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031759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31759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31C9922C" w14:textId="4597F968" w:rsidR="009E43AC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031759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</w:t>
      </w:r>
      <w:r w:rsidR="009E43AC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</w:t>
      </w:r>
      <w:r w:rsidRPr="00031759">
        <w:rPr>
          <w:rFonts w:asciiTheme="majorHAnsi" w:hAnsiTheme="majorHAnsi" w:cstheme="majorHAnsi"/>
          <w:b/>
          <w:sz w:val="18"/>
          <w:szCs w:val="18"/>
        </w:rPr>
        <w:t xml:space="preserve">  Lista de chequeo</w:t>
      </w:r>
    </w:p>
    <w:p w14:paraId="7071AF56" w14:textId="43E80587" w:rsidR="003E4D2C" w:rsidRPr="00031759" w:rsidRDefault="00765074" w:rsidP="00765074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       Acondicionamiento de cobertura de chocolate</w:t>
      </w:r>
    </w:p>
    <w:p w14:paraId="6CC18517" w14:textId="77777777" w:rsidR="00215D37" w:rsidRPr="00215D37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color w:val="00B05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215D37" w14:paraId="5E46F305" w14:textId="77777777" w:rsidTr="00E14FD8">
        <w:tc>
          <w:tcPr>
            <w:tcW w:w="3367" w:type="dxa"/>
          </w:tcPr>
          <w:p w14:paraId="101AA3D3" w14:textId="328A67C9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031759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F9191F" w14:paraId="7A44876E" w14:textId="77777777" w:rsidTr="00E14FD8">
        <w:tc>
          <w:tcPr>
            <w:tcW w:w="3367" w:type="dxa"/>
          </w:tcPr>
          <w:p w14:paraId="104D4D12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F9191F" w14:paraId="35A4F5B3" w14:textId="77777777" w:rsidTr="00F9191F">
        <w:tc>
          <w:tcPr>
            <w:tcW w:w="3367" w:type="dxa"/>
          </w:tcPr>
          <w:p w14:paraId="32328217" w14:textId="0D31DA9B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646C2718" w:rsidR="00F9191F" w:rsidRPr="00031759" w:rsidRDefault="00F339C4" w:rsidP="007947EB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9C4">
              <w:rPr>
                <w:rFonts w:ascii="Calibri" w:hAnsi="Calibri" w:cs="Calibri"/>
                <w:sz w:val="20"/>
                <w:szCs w:val="20"/>
              </w:rPr>
              <w:t>Transformar el grano de cacao y aprovechamiento de subproductos en derivados innovadores según la normatividad vigente y tendencias del mercado en el municipio de Saravena.</w:t>
            </w:r>
          </w:p>
        </w:tc>
        <w:tc>
          <w:tcPr>
            <w:tcW w:w="3368" w:type="dxa"/>
          </w:tcPr>
          <w:p w14:paraId="7AE9D4FC" w14:textId="560C527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4D4EFEA1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elaborar actividades relacionadas con el desarrollo de transformación del grano de cacao.</w:t>
            </w:r>
          </w:p>
        </w:tc>
        <w:tc>
          <w:tcPr>
            <w:tcW w:w="3368" w:type="dxa"/>
          </w:tcPr>
          <w:p w14:paraId="16F9CA9A" w14:textId="74E1781F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54221548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F339C4">
              <w:rPr>
                <w:rFonts w:ascii="Calibri" w:hAnsi="Calibri" w:cs="Calibri"/>
                <w:sz w:val="20"/>
                <w:szCs w:val="20"/>
              </w:rPr>
              <w:t>3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</w:t>
            </w:r>
            <w:r w:rsidR="00136702">
              <w:rPr>
                <w:rFonts w:ascii="Calibri" w:hAnsi="Calibri" w:cs="Calibri"/>
                <w:sz w:val="20"/>
                <w:szCs w:val="20"/>
              </w:rPr>
              <w:t>0</w:t>
            </w:r>
            <w:r w:rsidR="00F339C4">
              <w:rPr>
                <w:rFonts w:ascii="Calibri" w:hAnsi="Calibri" w:cs="Calibri"/>
                <w:sz w:val="20"/>
                <w:szCs w:val="20"/>
              </w:rPr>
              <w:t>7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/202</w:t>
            </w:r>
            <w:r w:rsidR="0013670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9191F" w:rsidRPr="00F9191F" w14:paraId="29548B3E" w14:textId="77777777" w:rsidTr="00F9191F">
        <w:tc>
          <w:tcPr>
            <w:tcW w:w="3367" w:type="dxa"/>
          </w:tcPr>
          <w:p w14:paraId="1EAA4BA3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05E06A7B" w:rsidR="00F9191F" w:rsidRPr="00031759" w:rsidRDefault="00765074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65074">
              <w:rPr>
                <w:rFonts w:ascii="Calibri" w:hAnsi="Calibri" w:cs="Calibri"/>
                <w:sz w:val="20"/>
                <w:szCs w:val="20"/>
              </w:rPr>
              <w:t>270406020. Acondicionamiento de cobertura de chocolate</w:t>
            </w:r>
            <w:r w:rsidR="001051AC" w:rsidRPr="001051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368" w:type="dxa"/>
          </w:tcPr>
          <w:p w14:paraId="4EFBE46F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23B8AB18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Ejecución</w:t>
            </w:r>
          </w:p>
        </w:tc>
        <w:tc>
          <w:tcPr>
            <w:tcW w:w="3368" w:type="dxa"/>
          </w:tcPr>
          <w:p w14:paraId="5DB02D1E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76423B7E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3431609</w:t>
            </w:r>
          </w:p>
        </w:tc>
      </w:tr>
      <w:tr w:rsidR="00F9191F" w:rsidRPr="00F9191F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2F41267" w14:textId="61832803" w:rsidR="00F9191F" w:rsidRPr="00031759" w:rsidRDefault="00765074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65074">
              <w:rPr>
                <w:rFonts w:ascii="Calibri" w:hAnsi="Calibri" w:cs="Calibri"/>
                <w:sz w:val="20"/>
                <w:szCs w:val="20"/>
              </w:rPr>
              <w:t>Inspeccionar las características de calidad del producto de acuerdo con especificaciones técnicas y especificaciones de la empresa</w:t>
            </w:r>
            <w:r w:rsidR="001051AC" w:rsidRPr="001051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9191F" w:rsidRPr="00F9191F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26"/>
        <w:gridCol w:w="567"/>
        <w:gridCol w:w="3543"/>
      </w:tblGrid>
      <w:tr w:rsidR="001051AC" w:rsidRPr="00F9191F" w14:paraId="77A8C504" w14:textId="77777777" w:rsidTr="001051AC">
        <w:trPr>
          <w:trHeight w:val="212"/>
        </w:trPr>
        <w:tc>
          <w:tcPr>
            <w:tcW w:w="704" w:type="dxa"/>
            <w:vMerge w:val="restart"/>
          </w:tcPr>
          <w:p w14:paraId="7338DC7B" w14:textId="64EB8289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4961" w:type="dxa"/>
            <w:vMerge w:val="restart"/>
          </w:tcPr>
          <w:p w14:paraId="676F4DD9" w14:textId="521F20A0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DESCRIPCIÓN</w:t>
            </w:r>
            <w:r>
              <w:t xml:space="preserve"> / </w:t>
            </w:r>
            <w:r w:rsidRPr="001051AC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VARIABLES / INDICADORES</w:t>
            </w:r>
          </w:p>
        </w:tc>
        <w:tc>
          <w:tcPr>
            <w:tcW w:w="993" w:type="dxa"/>
            <w:gridSpan w:val="2"/>
          </w:tcPr>
          <w:p w14:paraId="0CE06701" w14:textId="5F9227F5" w:rsidR="001051AC" w:rsidRPr="00F9191F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CUMPLE</w:t>
            </w:r>
          </w:p>
        </w:tc>
        <w:tc>
          <w:tcPr>
            <w:tcW w:w="3543" w:type="dxa"/>
            <w:vMerge w:val="restart"/>
          </w:tcPr>
          <w:p w14:paraId="17DC40A5" w14:textId="3C6EF6E1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1051AC" w:rsidRPr="00F9191F" w14:paraId="03586B57" w14:textId="77777777" w:rsidTr="0024310C">
        <w:trPr>
          <w:trHeight w:val="289"/>
        </w:trPr>
        <w:tc>
          <w:tcPr>
            <w:tcW w:w="704" w:type="dxa"/>
            <w:vMerge/>
          </w:tcPr>
          <w:p w14:paraId="21ACA3C8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7713E334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11144A" w14:textId="3D875BA3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567" w:type="dxa"/>
          </w:tcPr>
          <w:p w14:paraId="510040E5" w14:textId="2023A515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3543" w:type="dxa"/>
            <w:vMerge/>
          </w:tcPr>
          <w:p w14:paraId="11C6668A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DF60F97" w14:textId="77777777" w:rsidTr="00765074">
        <w:trPr>
          <w:trHeight w:val="569"/>
        </w:trPr>
        <w:tc>
          <w:tcPr>
            <w:tcW w:w="704" w:type="dxa"/>
          </w:tcPr>
          <w:p w14:paraId="209B2ACF" w14:textId="6306D477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7BC60084" w14:textId="66B44C6C" w:rsidR="009D3E44" w:rsidRPr="00F9191F" w:rsidRDefault="00765074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brillo uniforme característico de una adecuada cristalización</w:t>
            </w:r>
          </w:p>
        </w:tc>
        <w:tc>
          <w:tcPr>
            <w:tcW w:w="426" w:type="dxa"/>
          </w:tcPr>
          <w:p w14:paraId="760EC66E" w14:textId="4EC9617F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DF5B2E" w14:textId="0801F966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6B9B8DF" w14:textId="20AB7299" w:rsidR="00CC4416" w:rsidRPr="00F9191F" w:rsidRDefault="007C06F5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E32FC" w:rsidRPr="00F9191F" w14:paraId="4C361E32" w14:textId="77777777" w:rsidTr="001051AC">
        <w:tc>
          <w:tcPr>
            <w:tcW w:w="704" w:type="dxa"/>
          </w:tcPr>
          <w:p w14:paraId="23C0DFC3" w14:textId="1811B9E4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14:paraId="3954EF64" w14:textId="286BBC90" w:rsidR="006F790D" w:rsidRPr="00F9191F" w:rsidRDefault="00765074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color homogéneo sin manchas ni decoloraciones</w:t>
            </w:r>
          </w:p>
        </w:tc>
        <w:tc>
          <w:tcPr>
            <w:tcW w:w="426" w:type="dxa"/>
          </w:tcPr>
          <w:p w14:paraId="0A70A7F9" w14:textId="186B940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E8AA5D" w14:textId="1EAE1BC2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EDC8062" w14:textId="1080BFF3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25EEAF11" w14:textId="77777777" w:rsidTr="001051AC">
        <w:tc>
          <w:tcPr>
            <w:tcW w:w="704" w:type="dxa"/>
          </w:tcPr>
          <w:p w14:paraId="533141E6" w14:textId="7B151F70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14:paraId="23B9F750" w14:textId="449B4A52" w:rsidR="00CC4416" w:rsidRPr="00F9191F" w:rsidRDefault="00765074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textura lisa, sin grumos ni sensación arenosa</w:t>
            </w:r>
          </w:p>
        </w:tc>
        <w:tc>
          <w:tcPr>
            <w:tcW w:w="426" w:type="dxa"/>
          </w:tcPr>
          <w:p w14:paraId="30517AFA" w14:textId="2A03ADC4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E7842A" w14:textId="721BA7DD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CC613B5" w14:textId="36509941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790C10BB" w14:textId="77777777" w:rsidTr="001051AC">
        <w:tc>
          <w:tcPr>
            <w:tcW w:w="704" w:type="dxa"/>
          </w:tcPr>
          <w:p w14:paraId="50BEEE60" w14:textId="7464140E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14:paraId="47CBB27D" w14:textId="35DD5D32" w:rsidR="00CC4416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adecuado “</w:t>
            </w:r>
            <w:proofErr w:type="spellStart"/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snap</w:t>
            </w:r>
            <w:proofErr w:type="spellEnd"/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” (quiebre firme y sonido característico)</w:t>
            </w:r>
          </w:p>
        </w:tc>
        <w:tc>
          <w:tcPr>
            <w:tcW w:w="426" w:type="dxa"/>
          </w:tcPr>
          <w:p w14:paraId="6C8B488A" w14:textId="020FDD5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6ABBE3" w14:textId="6A2E0201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7B6C0B7" w14:textId="4D14337F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EA4530A" w14:textId="77777777" w:rsidTr="001051AC">
        <w:tc>
          <w:tcPr>
            <w:tcW w:w="704" w:type="dxa"/>
          </w:tcPr>
          <w:p w14:paraId="5EEAD77C" w14:textId="38E8FB58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14:paraId="72598C22" w14:textId="7427EAC3" w:rsidR="00CC4416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fluidez adecuada durante el proceso de trabajo</w:t>
            </w:r>
          </w:p>
        </w:tc>
        <w:tc>
          <w:tcPr>
            <w:tcW w:w="426" w:type="dxa"/>
          </w:tcPr>
          <w:p w14:paraId="7061D741" w14:textId="0872226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8BCFD2" w14:textId="35AB51E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2B0AB31" w14:textId="1B0863A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1DF06914" w14:textId="77777777" w:rsidTr="001051AC">
        <w:tc>
          <w:tcPr>
            <w:tcW w:w="704" w:type="dxa"/>
          </w:tcPr>
          <w:p w14:paraId="3EF8A598" w14:textId="6ECACA0D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961" w:type="dxa"/>
          </w:tcPr>
          <w:p w14:paraId="63F58ED6" w14:textId="627E0900" w:rsidR="00215D37" w:rsidRPr="00215D37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viscosidad acorde al tipo de cobertura</w:t>
            </w:r>
          </w:p>
        </w:tc>
        <w:tc>
          <w:tcPr>
            <w:tcW w:w="426" w:type="dxa"/>
          </w:tcPr>
          <w:p w14:paraId="5E7580A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D6845A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CA0552D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2487CCD" w14:textId="77777777" w:rsidTr="001051AC">
        <w:tc>
          <w:tcPr>
            <w:tcW w:w="704" w:type="dxa"/>
          </w:tcPr>
          <w:p w14:paraId="2AFBF3EA" w14:textId="74B64CC1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961" w:type="dxa"/>
          </w:tcPr>
          <w:p w14:paraId="1EC93512" w14:textId="7026FFC4" w:rsidR="00215D37" w:rsidRPr="00215D37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sabor característico sin defectos sensoriales</w:t>
            </w:r>
          </w:p>
        </w:tc>
        <w:tc>
          <w:tcPr>
            <w:tcW w:w="426" w:type="dxa"/>
          </w:tcPr>
          <w:p w14:paraId="2805BDF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54AE8C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EB9358E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086CAE2B" w14:textId="77777777" w:rsidTr="001051AC">
        <w:tc>
          <w:tcPr>
            <w:tcW w:w="704" w:type="dxa"/>
          </w:tcPr>
          <w:p w14:paraId="41E893D2" w14:textId="207E99C8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4961" w:type="dxa"/>
          </w:tcPr>
          <w:p w14:paraId="127BC6D8" w14:textId="542AA1C7" w:rsidR="00215D37" w:rsidRPr="00215D37" w:rsidRDefault="000A11C4" w:rsidP="000A11C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No presenta 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fat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bloom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(manchas blancas por migración de grasa)</w:t>
            </w:r>
          </w:p>
        </w:tc>
        <w:tc>
          <w:tcPr>
            <w:tcW w:w="426" w:type="dxa"/>
          </w:tcPr>
          <w:p w14:paraId="318800FF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9AF6C6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8F9F65A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8AF9663" w14:textId="77777777" w:rsidTr="001051AC">
        <w:tc>
          <w:tcPr>
            <w:tcW w:w="704" w:type="dxa"/>
          </w:tcPr>
          <w:p w14:paraId="4C62686F" w14:textId="33DE5643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961" w:type="dxa"/>
          </w:tcPr>
          <w:p w14:paraId="764D48BB" w14:textId="29D91A50" w:rsidR="00215D37" w:rsidRPr="00215D37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No presenta 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sugar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bloom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(cristalización de azúcar por humedad)</w:t>
            </w:r>
          </w:p>
        </w:tc>
        <w:tc>
          <w:tcPr>
            <w:tcW w:w="426" w:type="dxa"/>
          </w:tcPr>
          <w:p w14:paraId="0DEC290B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EF4F4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C05CA8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70F77C24" w14:textId="77777777" w:rsidTr="001051AC">
        <w:tc>
          <w:tcPr>
            <w:tcW w:w="704" w:type="dxa"/>
          </w:tcPr>
          <w:p w14:paraId="63292975" w14:textId="615A6FBC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961" w:type="dxa"/>
          </w:tcPr>
          <w:p w14:paraId="3D285102" w14:textId="469804B1" w:rsidR="00215D37" w:rsidRPr="00215D37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No presenta opacidad en la superficie del producto</w:t>
            </w:r>
          </w:p>
        </w:tc>
        <w:tc>
          <w:tcPr>
            <w:tcW w:w="426" w:type="dxa"/>
          </w:tcPr>
          <w:p w14:paraId="4EB89BF5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43E4D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AFCA7B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1B48769E" w14:textId="77777777" w:rsidTr="001051AC">
        <w:tc>
          <w:tcPr>
            <w:tcW w:w="704" w:type="dxa"/>
          </w:tcPr>
          <w:p w14:paraId="155B7ED1" w14:textId="0BDE75E6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961" w:type="dxa"/>
          </w:tcPr>
          <w:p w14:paraId="721CE5E0" w14:textId="3B72BF37" w:rsidR="00136702" w:rsidRPr="00B024BB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realizó control adecuado de temperatura en el fundido (40–50 °C)</w:t>
            </w:r>
          </w:p>
        </w:tc>
        <w:tc>
          <w:tcPr>
            <w:tcW w:w="426" w:type="dxa"/>
          </w:tcPr>
          <w:p w14:paraId="59ABC666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E712FE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4D06F3F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0763BEC9" w14:textId="77777777" w:rsidTr="001051AC">
        <w:tc>
          <w:tcPr>
            <w:tcW w:w="704" w:type="dxa"/>
          </w:tcPr>
          <w:p w14:paraId="45FB3DC0" w14:textId="563E64D2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961" w:type="dxa"/>
          </w:tcPr>
          <w:p w14:paraId="527CCAFC" w14:textId="59DADC6E" w:rsidR="00136702" w:rsidRPr="00B024BB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realizó correctamente el proceso de temperado (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precristalización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14:paraId="18841664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5BC2F0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52250A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43E16FD0" w14:textId="77777777" w:rsidTr="001051AC">
        <w:tc>
          <w:tcPr>
            <w:tcW w:w="704" w:type="dxa"/>
          </w:tcPr>
          <w:p w14:paraId="509B7EBC" w14:textId="7B8E8E92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961" w:type="dxa"/>
          </w:tcPr>
          <w:p w14:paraId="7859D07B" w14:textId="5CD60577" w:rsidR="00765074" w:rsidRPr="003C1B2E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controlaron adecuadamente variables de proceso (tiempo, agitación, humedad)</w:t>
            </w:r>
          </w:p>
        </w:tc>
        <w:tc>
          <w:tcPr>
            <w:tcW w:w="426" w:type="dxa"/>
          </w:tcPr>
          <w:p w14:paraId="289FFBE4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8F216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A009859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2A9D642B" w14:textId="77777777" w:rsidTr="001051AC">
        <w:tc>
          <w:tcPr>
            <w:tcW w:w="704" w:type="dxa"/>
          </w:tcPr>
          <w:p w14:paraId="3A8B6477" w14:textId="59108A14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961" w:type="dxa"/>
          </w:tcPr>
          <w:p w14:paraId="109A0446" w14:textId="1C4DDCDF" w:rsidR="00765074" w:rsidRPr="003C1B2E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utilizaron correctamente instrumentos de medición (termómetro)</w:t>
            </w:r>
          </w:p>
        </w:tc>
        <w:tc>
          <w:tcPr>
            <w:tcW w:w="426" w:type="dxa"/>
          </w:tcPr>
          <w:p w14:paraId="7FA2992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D9DE4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0305E46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524680A5" w14:textId="77777777" w:rsidTr="001051AC">
        <w:tc>
          <w:tcPr>
            <w:tcW w:w="704" w:type="dxa"/>
          </w:tcPr>
          <w:p w14:paraId="73189D0F" w14:textId="65205E62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961" w:type="dxa"/>
          </w:tcPr>
          <w:p w14:paraId="124E47AE" w14:textId="747E63C3" w:rsidR="00765074" w:rsidRPr="003C1B2E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evidencian buenas prácticas de higiene durante el proceso</w:t>
            </w:r>
          </w:p>
        </w:tc>
        <w:tc>
          <w:tcPr>
            <w:tcW w:w="426" w:type="dxa"/>
          </w:tcPr>
          <w:p w14:paraId="6020A22B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FA4228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C8E002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0292509D" w14:textId="77777777" w:rsidTr="001051AC">
        <w:tc>
          <w:tcPr>
            <w:tcW w:w="704" w:type="dxa"/>
          </w:tcPr>
          <w:p w14:paraId="75C22490" w14:textId="79DF613A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961" w:type="dxa"/>
          </w:tcPr>
          <w:p w14:paraId="3401945C" w14:textId="3EE45A92" w:rsidR="00765074" w:rsidRPr="003C1B2E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El producto cumple con las especificaciones técnicas establecidas</w:t>
            </w:r>
          </w:p>
        </w:tc>
        <w:tc>
          <w:tcPr>
            <w:tcW w:w="426" w:type="dxa"/>
          </w:tcPr>
          <w:p w14:paraId="3BA56490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0FCBAB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005336B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</w:tbl>
    <w:p w14:paraId="7F18F54A" w14:textId="77777777" w:rsidR="00E45440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3300D69A" w:rsidR="00B024BB" w:rsidRDefault="000A11C4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AE0DCC8" wp14:editId="2BABA40E">
            <wp:simplePos x="0" y="0"/>
            <wp:positionH relativeFrom="column">
              <wp:posOffset>2846070</wp:posOffset>
            </wp:positionH>
            <wp:positionV relativeFrom="paragraph">
              <wp:posOffset>1696720</wp:posOffset>
            </wp:positionV>
            <wp:extent cx="1400175" cy="939622"/>
            <wp:effectExtent l="0" t="0" r="0" b="0"/>
            <wp:wrapNone/>
            <wp:docPr id="10425155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15519" name="Imagen 104251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24BB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F9191F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F9191F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JUICIO DE EVALUACIÓN</w:t>
            </w:r>
          </w:p>
        </w:tc>
      </w:tr>
      <w:tr w:rsidR="00E45440" w:rsidRPr="00F9191F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F9191F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32CDF614" w:rsidR="00386C43" w:rsidRPr="00F9191F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Si obtiene ≥ 12 ítems en “SI”</w:t>
            </w:r>
          </w:p>
        </w:tc>
        <w:tc>
          <w:tcPr>
            <w:tcW w:w="1905" w:type="dxa"/>
          </w:tcPr>
          <w:p w14:paraId="59664493" w14:textId="33C36233" w:rsidR="00E45440" w:rsidRPr="00F9191F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Si obtiene ≤ 11 ítems en “SI”</w:t>
            </w:r>
          </w:p>
        </w:tc>
      </w:tr>
    </w:tbl>
    <w:p w14:paraId="2C721101" w14:textId="0FE72EF3" w:rsidR="00386C43" w:rsidRPr="00725B10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725B10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6A02885" w14:textId="50396A3F" w:rsidR="002A301C" w:rsidRPr="000A11C4" w:rsidRDefault="002A301C" w:rsidP="00DB62BA">
      <w:pPr>
        <w:rPr>
          <w:rFonts w:asciiTheme="majorHAnsi" w:hAnsiTheme="majorHAnsi" w:cstheme="majorHAnsi"/>
          <w:b/>
          <w:sz w:val="20"/>
          <w:szCs w:val="20"/>
        </w:rPr>
      </w:pPr>
      <w:r w:rsidRPr="00725B10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sectPr w:rsidR="002A301C" w:rsidRPr="000A11C4" w:rsidSect="003E4D2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C6514" w14:textId="77777777" w:rsidR="00B47B2F" w:rsidRDefault="00B47B2F">
      <w:pPr>
        <w:spacing w:after="0" w:line="240" w:lineRule="auto"/>
      </w:pPr>
      <w:r>
        <w:separator/>
      </w:r>
    </w:p>
  </w:endnote>
  <w:endnote w:type="continuationSeparator" w:id="0">
    <w:p w14:paraId="1B79A742" w14:textId="77777777" w:rsidR="00B47B2F" w:rsidRDefault="00B47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6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EA2F5" w14:textId="77777777" w:rsidR="00B47B2F" w:rsidRDefault="00B47B2F">
      <w:pPr>
        <w:spacing w:after="0" w:line="240" w:lineRule="auto"/>
      </w:pPr>
      <w:r>
        <w:separator/>
      </w:r>
    </w:p>
  </w:footnote>
  <w:footnote w:type="continuationSeparator" w:id="0">
    <w:p w14:paraId="33D017D6" w14:textId="77777777" w:rsidR="00B47B2F" w:rsidRDefault="00B47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7223F"/>
    <w:rsid w:val="00080158"/>
    <w:rsid w:val="00081DA5"/>
    <w:rsid w:val="00096133"/>
    <w:rsid w:val="000A11C4"/>
    <w:rsid w:val="000B6BC0"/>
    <w:rsid w:val="000C7914"/>
    <w:rsid w:val="000D3F22"/>
    <w:rsid w:val="000E25FA"/>
    <w:rsid w:val="001051AC"/>
    <w:rsid w:val="00133300"/>
    <w:rsid w:val="00136702"/>
    <w:rsid w:val="0014566C"/>
    <w:rsid w:val="00155FC7"/>
    <w:rsid w:val="00156219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0543"/>
    <w:rsid w:val="00215D2B"/>
    <w:rsid w:val="00215D37"/>
    <w:rsid w:val="002251A7"/>
    <w:rsid w:val="00234B95"/>
    <w:rsid w:val="0024191C"/>
    <w:rsid w:val="0024310C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D19"/>
    <w:rsid w:val="0030771D"/>
    <w:rsid w:val="00321888"/>
    <w:rsid w:val="00326418"/>
    <w:rsid w:val="00331926"/>
    <w:rsid w:val="0034292E"/>
    <w:rsid w:val="003474C3"/>
    <w:rsid w:val="00352840"/>
    <w:rsid w:val="00370BE1"/>
    <w:rsid w:val="003713AE"/>
    <w:rsid w:val="00386765"/>
    <w:rsid w:val="00386C43"/>
    <w:rsid w:val="003B3FC6"/>
    <w:rsid w:val="003C1B2E"/>
    <w:rsid w:val="003E4D2C"/>
    <w:rsid w:val="003F46D8"/>
    <w:rsid w:val="00402204"/>
    <w:rsid w:val="00404C87"/>
    <w:rsid w:val="00416CBD"/>
    <w:rsid w:val="0042310E"/>
    <w:rsid w:val="0042562D"/>
    <w:rsid w:val="00431DA6"/>
    <w:rsid w:val="004505F3"/>
    <w:rsid w:val="00460D75"/>
    <w:rsid w:val="004650E1"/>
    <w:rsid w:val="00466FF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2390F"/>
    <w:rsid w:val="00524511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4103"/>
    <w:rsid w:val="006144A5"/>
    <w:rsid w:val="00615903"/>
    <w:rsid w:val="00640D1C"/>
    <w:rsid w:val="00643958"/>
    <w:rsid w:val="0065677A"/>
    <w:rsid w:val="00690DE8"/>
    <w:rsid w:val="006A78A7"/>
    <w:rsid w:val="006B5510"/>
    <w:rsid w:val="006B5D2F"/>
    <w:rsid w:val="006B5EB9"/>
    <w:rsid w:val="006D38A5"/>
    <w:rsid w:val="006E5A79"/>
    <w:rsid w:val="006F6890"/>
    <w:rsid w:val="006F790D"/>
    <w:rsid w:val="00724A5D"/>
    <w:rsid w:val="00725B10"/>
    <w:rsid w:val="007322D8"/>
    <w:rsid w:val="007368B2"/>
    <w:rsid w:val="007369A4"/>
    <w:rsid w:val="007452B1"/>
    <w:rsid w:val="0074541B"/>
    <w:rsid w:val="0074697B"/>
    <w:rsid w:val="007606C3"/>
    <w:rsid w:val="00765074"/>
    <w:rsid w:val="007679C8"/>
    <w:rsid w:val="007707A5"/>
    <w:rsid w:val="00777C02"/>
    <w:rsid w:val="007947EB"/>
    <w:rsid w:val="00796BCA"/>
    <w:rsid w:val="007B78C4"/>
    <w:rsid w:val="007C06F5"/>
    <w:rsid w:val="007C1E25"/>
    <w:rsid w:val="007C26DE"/>
    <w:rsid w:val="007D6B9A"/>
    <w:rsid w:val="008115EB"/>
    <w:rsid w:val="008139C1"/>
    <w:rsid w:val="008308FF"/>
    <w:rsid w:val="00832462"/>
    <w:rsid w:val="008335F4"/>
    <w:rsid w:val="00833AE6"/>
    <w:rsid w:val="00840C48"/>
    <w:rsid w:val="0084352B"/>
    <w:rsid w:val="0087598A"/>
    <w:rsid w:val="00882CE5"/>
    <w:rsid w:val="00885549"/>
    <w:rsid w:val="0089590B"/>
    <w:rsid w:val="008B4EA4"/>
    <w:rsid w:val="008D75C0"/>
    <w:rsid w:val="0090708A"/>
    <w:rsid w:val="00907301"/>
    <w:rsid w:val="009129A6"/>
    <w:rsid w:val="009227B2"/>
    <w:rsid w:val="009229A4"/>
    <w:rsid w:val="00926767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9E43AC"/>
    <w:rsid w:val="00A00E82"/>
    <w:rsid w:val="00A03B1A"/>
    <w:rsid w:val="00A13264"/>
    <w:rsid w:val="00A702EC"/>
    <w:rsid w:val="00A852AB"/>
    <w:rsid w:val="00A86500"/>
    <w:rsid w:val="00AA075F"/>
    <w:rsid w:val="00AF799E"/>
    <w:rsid w:val="00B00F31"/>
    <w:rsid w:val="00B024BB"/>
    <w:rsid w:val="00B107DE"/>
    <w:rsid w:val="00B116FC"/>
    <w:rsid w:val="00B1254D"/>
    <w:rsid w:val="00B12F91"/>
    <w:rsid w:val="00B153DE"/>
    <w:rsid w:val="00B16D2B"/>
    <w:rsid w:val="00B35CE6"/>
    <w:rsid w:val="00B47B2F"/>
    <w:rsid w:val="00B5313D"/>
    <w:rsid w:val="00B75B06"/>
    <w:rsid w:val="00B76D36"/>
    <w:rsid w:val="00B80D53"/>
    <w:rsid w:val="00B81E54"/>
    <w:rsid w:val="00B93602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BF751C"/>
    <w:rsid w:val="00C0071D"/>
    <w:rsid w:val="00C04134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37F56"/>
    <w:rsid w:val="00D4003A"/>
    <w:rsid w:val="00D53B90"/>
    <w:rsid w:val="00D76101"/>
    <w:rsid w:val="00D81390"/>
    <w:rsid w:val="00D955DD"/>
    <w:rsid w:val="00DB5B28"/>
    <w:rsid w:val="00DB62BA"/>
    <w:rsid w:val="00DD0E11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6CB5"/>
    <w:rsid w:val="00E8068A"/>
    <w:rsid w:val="00E8323E"/>
    <w:rsid w:val="00E877A0"/>
    <w:rsid w:val="00EB3D21"/>
    <w:rsid w:val="00EB7AE1"/>
    <w:rsid w:val="00ED542B"/>
    <w:rsid w:val="00EE1477"/>
    <w:rsid w:val="00F0296E"/>
    <w:rsid w:val="00F03C43"/>
    <w:rsid w:val="00F078F6"/>
    <w:rsid w:val="00F10B1E"/>
    <w:rsid w:val="00F14A42"/>
    <w:rsid w:val="00F25940"/>
    <w:rsid w:val="00F278D1"/>
    <w:rsid w:val="00F339C4"/>
    <w:rsid w:val="00F364B9"/>
    <w:rsid w:val="00F54CED"/>
    <w:rsid w:val="00F54F88"/>
    <w:rsid w:val="00F72065"/>
    <w:rsid w:val="00F81C81"/>
    <w:rsid w:val="00F833CD"/>
    <w:rsid w:val="00F9191F"/>
    <w:rsid w:val="00F96EAD"/>
    <w:rsid w:val="00F97BB8"/>
    <w:rsid w:val="00FB011A"/>
    <w:rsid w:val="00FB6A29"/>
    <w:rsid w:val="00FC334E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4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306</TotalTime>
  <Pages>2</Pages>
  <Words>430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2795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Agner Andrey Sarmiento Prada</cp:lastModifiedBy>
  <cp:revision>35</cp:revision>
  <cp:lastPrinted>2015-07-23T21:07:00Z</cp:lastPrinted>
  <dcterms:created xsi:type="dcterms:W3CDTF">2021-07-20T16:57:00Z</dcterms:created>
  <dcterms:modified xsi:type="dcterms:W3CDTF">2026-07-13T13:49:00Z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